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2A29C2">
        <w:rPr>
          <w:rFonts w:ascii="Corbel" w:hAnsi="Corbel"/>
          <w:bCs/>
          <w:i/>
        </w:rPr>
        <w:t xml:space="preserve"> nr61</w:t>
      </w:r>
      <w:r w:rsidR="00F17567" w:rsidRPr="00E960BB">
        <w:rPr>
          <w:rFonts w:ascii="Corbel" w:hAnsi="Corbel"/>
          <w:bCs/>
          <w:i/>
        </w:rPr>
        <w:t>/20</w:t>
      </w:r>
      <w:r w:rsidR="002A29C2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314CCE" w:rsidRDefault="0071620A" w:rsidP="0057672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14CCE">
        <w:rPr>
          <w:rFonts w:ascii="Corbel" w:hAnsi="Corbel"/>
          <w:b/>
          <w:smallCaps/>
          <w:sz w:val="24"/>
          <w:szCs w:val="24"/>
        </w:rPr>
        <w:t xml:space="preserve"> </w:t>
      </w:r>
      <w:r w:rsidR="0057672F">
        <w:rPr>
          <w:rFonts w:ascii="Corbel" w:hAnsi="Corbel"/>
          <w:b/>
          <w:smallCaps/>
          <w:sz w:val="24"/>
          <w:szCs w:val="24"/>
        </w:rPr>
        <w:t>202</w:t>
      </w:r>
      <w:r w:rsidR="00966B54">
        <w:rPr>
          <w:rFonts w:ascii="Corbel" w:hAnsi="Corbel"/>
          <w:b/>
          <w:smallCaps/>
          <w:sz w:val="24"/>
          <w:szCs w:val="24"/>
        </w:rPr>
        <w:t>5</w:t>
      </w:r>
      <w:r w:rsidR="0057672F">
        <w:rPr>
          <w:rFonts w:ascii="Corbel" w:hAnsi="Corbel"/>
          <w:b/>
          <w:smallCaps/>
          <w:sz w:val="24"/>
          <w:szCs w:val="24"/>
        </w:rPr>
        <w:t>- 202</w:t>
      </w:r>
      <w:r w:rsidR="00966B54">
        <w:rPr>
          <w:rFonts w:ascii="Corbel" w:hAnsi="Corbel"/>
          <w:b/>
          <w:smallCaps/>
          <w:sz w:val="24"/>
          <w:szCs w:val="24"/>
        </w:rPr>
        <w:t>8</w:t>
      </w:r>
    </w:p>
    <w:p w:rsidR="0085747A" w:rsidRDefault="00314CCE" w:rsidP="0057672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0014A">
        <w:rPr>
          <w:rFonts w:ascii="Corbel" w:hAnsi="Corbel"/>
          <w:sz w:val="20"/>
          <w:szCs w:val="20"/>
        </w:rPr>
        <w:t>202</w:t>
      </w:r>
      <w:r w:rsidR="009D1086">
        <w:rPr>
          <w:rFonts w:ascii="Corbel" w:hAnsi="Corbel"/>
          <w:sz w:val="20"/>
          <w:szCs w:val="20"/>
        </w:rPr>
        <w:t>6</w:t>
      </w:r>
      <w:r w:rsidR="0090014A">
        <w:rPr>
          <w:rFonts w:ascii="Corbel" w:hAnsi="Corbel"/>
          <w:sz w:val="20"/>
          <w:szCs w:val="20"/>
        </w:rPr>
        <w:t>/202</w:t>
      </w:r>
      <w:r w:rsidR="009D1086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grupowa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1D596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2A29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A29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32A70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612107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st.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7C7DA8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II/ semestr 3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C2F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Jakub Czopek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F10F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Jakub Czopek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E1C3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10F1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E1C3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E1C3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D1086" w:rsidRDefault="00E22FBC" w:rsidP="00B87AA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8E1C3E" w:rsidP="00B87AA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D1086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8E1C3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przedmiotów: Komunikacja interpersonalna, Kreowanie własnego wizerunku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  <w:gridCol w:w="8819"/>
      </w:tblGrid>
      <w:tr w:rsidR="008E1C3E" w:rsidRPr="009C54AE" w:rsidTr="002B67D1">
        <w:tc>
          <w:tcPr>
            <w:tcW w:w="851" w:type="dxa"/>
            <w:vAlign w:val="center"/>
          </w:tcPr>
          <w:p w:rsidR="008E1C3E" w:rsidRPr="009C54AE" w:rsidRDefault="008E1C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E1C3E" w:rsidRPr="007C2FAF" w:rsidRDefault="008E1C3E" w:rsidP="008C67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</w:rPr>
            </w:pPr>
            <w:r w:rsidRPr="007C2FAF">
              <w:rPr>
                <w:rFonts w:ascii="Corbel" w:hAnsi="Corbel"/>
                <w:b w:val="0"/>
                <w:sz w:val="24"/>
              </w:rPr>
              <w:t>Wyposażenie studentów w podstawową wiedzę z zakresu komunikacji grupowej</w:t>
            </w:r>
          </w:p>
        </w:tc>
        <w:tc>
          <w:tcPr>
            <w:tcW w:w="8819" w:type="dxa"/>
            <w:vAlign w:val="center"/>
          </w:tcPr>
          <w:p w:rsidR="008E1C3E" w:rsidRPr="009C54AE" w:rsidRDefault="008E1C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E1C3E" w:rsidRPr="009C54AE" w:rsidTr="002B67D1">
        <w:tc>
          <w:tcPr>
            <w:tcW w:w="851" w:type="dxa"/>
            <w:vAlign w:val="center"/>
          </w:tcPr>
          <w:p w:rsidR="008E1C3E" w:rsidRPr="009C54AE" w:rsidRDefault="008E1C3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E1C3E" w:rsidRPr="007C2FAF" w:rsidRDefault="008E1C3E" w:rsidP="008C67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</w:rPr>
            </w:pPr>
            <w:r w:rsidRPr="007C2FAF">
              <w:rPr>
                <w:rFonts w:ascii="Corbel" w:hAnsi="Corbel"/>
                <w:b w:val="0"/>
                <w:sz w:val="24"/>
              </w:rPr>
              <w:t>Kszt</w:t>
            </w:r>
            <w:r w:rsidR="007C2FAF">
              <w:rPr>
                <w:rFonts w:ascii="Corbel" w:hAnsi="Corbel"/>
                <w:b w:val="0"/>
                <w:sz w:val="24"/>
              </w:rPr>
              <w:t>ałtowanie umiejętności</w:t>
            </w:r>
            <w:r w:rsidRPr="007C2FAF">
              <w:rPr>
                <w:rFonts w:ascii="Corbel" w:hAnsi="Corbel"/>
                <w:b w:val="0"/>
                <w:sz w:val="24"/>
              </w:rPr>
              <w:t xml:space="preserve"> posługiwania się narzędziami usprawniającymi proces grupowego podejmowania decyzji</w:t>
            </w:r>
          </w:p>
        </w:tc>
        <w:tc>
          <w:tcPr>
            <w:tcW w:w="8819" w:type="dxa"/>
            <w:vAlign w:val="center"/>
          </w:tcPr>
          <w:p w:rsidR="008E1C3E" w:rsidRPr="009C54AE" w:rsidRDefault="008E1C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E1C3E" w:rsidRPr="009C54AE" w:rsidTr="002B67D1">
        <w:tc>
          <w:tcPr>
            <w:tcW w:w="851" w:type="dxa"/>
            <w:vAlign w:val="center"/>
          </w:tcPr>
          <w:p w:rsidR="008E1C3E" w:rsidRPr="009C54AE" w:rsidRDefault="008E1C3E" w:rsidP="008E1C3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E1C3E" w:rsidRPr="007C2FAF" w:rsidRDefault="008E1C3E" w:rsidP="008C67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</w:rPr>
            </w:pPr>
            <w:r w:rsidRPr="007C2FAF">
              <w:rPr>
                <w:rFonts w:ascii="Corbel" w:hAnsi="Corbel"/>
                <w:b w:val="0"/>
                <w:sz w:val="24"/>
              </w:rPr>
              <w:t>Wypracowanie umiejętności pozwalających na skuteczniejszą i efektywniejszą pracę w grupie</w:t>
            </w:r>
          </w:p>
        </w:tc>
        <w:tc>
          <w:tcPr>
            <w:tcW w:w="8819" w:type="dxa"/>
            <w:vAlign w:val="center"/>
          </w:tcPr>
          <w:p w:rsidR="008E1C3E" w:rsidRPr="009C54AE" w:rsidRDefault="008E1C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F37CAC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F650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F37CAC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5B351E" w:rsidP="005B35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351E"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8E1C3E" w:rsidRPr="005B351E">
              <w:rPr>
                <w:rFonts w:ascii="Corbel" w:hAnsi="Corbel"/>
                <w:b w:val="0"/>
                <w:smallCaps w:val="0"/>
                <w:szCs w:val="24"/>
              </w:rPr>
              <w:t xml:space="preserve">harakteryzuje </w:t>
            </w:r>
            <w:r w:rsidR="008E1C3E">
              <w:rPr>
                <w:rFonts w:ascii="Corbel" w:hAnsi="Corbel"/>
                <w:b w:val="0"/>
                <w:smallCaps w:val="0"/>
                <w:szCs w:val="24"/>
              </w:rPr>
              <w:t>podstawowe pojęcia z zakresu komunikacji grupowej</w:t>
            </w:r>
            <w:r w:rsidR="00B41E3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F37CAC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5B351E" w:rsidP="007F13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351E">
              <w:rPr>
                <w:rFonts w:ascii="Corbel" w:hAnsi="Corbel"/>
                <w:b w:val="0"/>
                <w:smallCaps w:val="0"/>
                <w:szCs w:val="24"/>
              </w:rPr>
              <w:t>Wymieni</w:t>
            </w:r>
            <w:r w:rsidR="007F13F0">
              <w:rPr>
                <w:rFonts w:ascii="Corbel" w:hAnsi="Corbel"/>
                <w:b w:val="0"/>
                <w:smallCaps w:val="0"/>
                <w:szCs w:val="24"/>
              </w:rPr>
              <w:t xml:space="preserve"> wybrane teorie systemów i organizacji oraz klasyfikacji grup występujących w głównych środowiskach wychowawczych, z uwzględnieniem ich specyfiki</w:t>
            </w:r>
            <w:r w:rsidR="00B41E3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F37CAC" w:rsidRPr="009C54AE" w:rsidTr="005E6E85">
        <w:tc>
          <w:tcPr>
            <w:tcW w:w="1701" w:type="dxa"/>
          </w:tcPr>
          <w:p w:rsidR="0085747A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7F13F0" w:rsidP="007F13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Zidentyfikuje główne procedury grupowego rozwiązywania problemów w odniesieniu do mechanizmów komunikacji międzyludzkiej</w:t>
            </w:r>
            <w:r w:rsidR="00B41E3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F37CAC" w:rsidRPr="009C54AE" w:rsidTr="005E6E85">
        <w:tc>
          <w:tcPr>
            <w:tcW w:w="1701" w:type="dxa"/>
          </w:tcPr>
          <w:p w:rsidR="008E1C3E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8E1C3E" w:rsidRPr="009C54AE" w:rsidRDefault="007F13F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Zastosuje wiedzę teoretyczną z zakresu komunikacji w grupie do analizy i oceny komunikacji w zespole</w:t>
            </w:r>
            <w:r w:rsidR="00B41E3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E1C3E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F37CAC" w:rsidRPr="009C54AE" w:rsidTr="005E6E85">
        <w:tc>
          <w:tcPr>
            <w:tcW w:w="1701" w:type="dxa"/>
          </w:tcPr>
          <w:p w:rsidR="008E1C3E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8E1C3E" w:rsidRPr="009C54AE" w:rsidRDefault="00F37CAC" w:rsidP="00F37C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7CAC">
              <w:rPr>
                <w:rFonts w:ascii="Corbel" w:hAnsi="Corbel"/>
                <w:b w:val="0"/>
                <w:smallCaps w:val="0"/>
                <w:szCs w:val="24"/>
              </w:rPr>
              <w:t>Zinterpretuje zasadność komunikowania</w:t>
            </w:r>
            <w:r w:rsidR="007F13F0">
              <w:rPr>
                <w:rFonts w:ascii="Corbel" w:hAnsi="Corbel"/>
                <w:b w:val="0"/>
                <w:smallCaps w:val="0"/>
                <w:szCs w:val="24"/>
              </w:rPr>
              <w:t xml:space="preserve"> się w grupie ora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 dokona analizy własnej komunikacji w aspekcie skuteczności i sprawności wymiany informacji.</w:t>
            </w:r>
          </w:p>
        </w:tc>
        <w:tc>
          <w:tcPr>
            <w:tcW w:w="1873" w:type="dxa"/>
          </w:tcPr>
          <w:p w:rsidR="008E1C3E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F37CAC" w:rsidRPr="009C54AE" w:rsidTr="005E6E85">
        <w:tc>
          <w:tcPr>
            <w:tcW w:w="1701" w:type="dxa"/>
          </w:tcPr>
          <w:p w:rsidR="008E1C3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8E1C3E" w:rsidRPr="009C54AE" w:rsidRDefault="007B50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7CAC">
              <w:rPr>
                <w:rFonts w:ascii="Corbel" w:hAnsi="Corbel"/>
                <w:b w:val="0"/>
                <w:smallCaps w:val="0"/>
                <w:szCs w:val="24"/>
              </w:rPr>
              <w:t>Uzasadni potrzebę</w:t>
            </w:r>
            <w:r w:rsidR="007F13F0">
              <w:rPr>
                <w:rFonts w:ascii="Corbel" w:hAnsi="Corbel"/>
                <w:b w:val="0"/>
                <w:smallCaps w:val="0"/>
                <w:szCs w:val="24"/>
              </w:rPr>
              <w:t>podejmowania konstruktywnych działań w zakresie komunikacji w grupie w środowiskach pedagogicznych i pracowniczych</w:t>
            </w:r>
            <w:r w:rsidR="00B41E3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E1C3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F37CAC" w:rsidRPr="009C54AE" w:rsidTr="005E6E85">
        <w:tc>
          <w:tcPr>
            <w:tcW w:w="1701" w:type="dxa"/>
          </w:tcPr>
          <w:p w:rsidR="008E1C3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8E1C3E" w:rsidRPr="009C54AE" w:rsidRDefault="007B50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Uzasadni konieczność</w:t>
            </w:r>
            <w:r w:rsidR="007F13F0">
              <w:rPr>
                <w:rFonts w:ascii="Corbel" w:hAnsi="Corbel"/>
                <w:b w:val="0"/>
                <w:smallCaps w:val="0"/>
                <w:szCs w:val="24"/>
              </w:rPr>
              <w:t xml:space="preserve"> poszerzania własnych kompetencji dotyczących komunikacji w grupie oraz ich znaczenia dla swojej pracy</w:t>
            </w:r>
            <w:r w:rsidR="00B41E3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E1C3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A17B5" w:rsidRPr="00CF2EC6" w:rsidTr="00FA17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B5" w:rsidRPr="00CF2EC6" w:rsidRDefault="00FA17B5" w:rsidP="00FA17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2EC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A17B5" w:rsidRPr="00CF2EC6" w:rsidTr="00FA17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B5" w:rsidRPr="00FA17B5" w:rsidRDefault="00FA17B5" w:rsidP="00FA17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17B5">
              <w:rPr>
                <w:rFonts w:ascii="Corbel" w:hAnsi="Corbel"/>
                <w:sz w:val="24"/>
                <w:szCs w:val="24"/>
              </w:rPr>
              <w:t>Małe grupy jako serce społeczeństwa. Klasyfikacja grup.</w:t>
            </w:r>
          </w:p>
        </w:tc>
      </w:tr>
      <w:tr w:rsidR="00FA17B5" w:rsidRPr="00CF2EC6" w:rsidTr="00136BDA">
        <w:trPr>
          <w:trHeight w:val="23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B5" w:rsidRPr="00FA17B5" w:rsidRDefault="00FA17B5" w:rsidP="00FA17B5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A17B5">
              <w:rPr>
                <w:rFonts w:ascii="Corbel" w:hAnsi="Corbel"/>
                <w:sz w:val="24"/>
                <w:szCs w:val="24"/>
              </w:rPr>
              <w:lastRenderedPageBreak/>
              <w:t>Reguły komunikowania się obowiązujące członków grupy</w:t>
            </w:r>
          </w:p>
        </w:tc>
      </w:tr>
      <w:tr w:rsidR="00FA17B5" w:rsidRPr="00CF2EC6" w:rsidTr="00FA17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B5" w:rsidRPr="00FA17B5" w:rsidRDefault="00FA17B5" w:rsidP="00FA17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Fazy rozwoju grupy</w:t>
            </w:r>
          </w:p>
        </w:tc>
      </w:tr>
      <w:tr w:rsidR="00FA17B5" w:rsidRPr="00CF2EC6" w:rsidTr="00FA17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B5" w:rsidRPr="00FA17B5" w:rsidRDefault="00FA17B5" w:rsidP="00FA17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17B5">
              <w:rPr>
                <w:rFonts w:ascii="Corbel" w:hAnsi="Corbel"/>
                <w:sz w:val="24"/>
                <w:szCs w:val="24"/>
              </w:rPr>
              <w:t xml:space="preserve">Twórcze </w:t>
            </w:r>
            <w:r w:rsidR="00F10F19">
              <w:rPr>
                <w:rFonts w:ascii="Corbel" w:hAnsi="Corbel"/>
                <w:sz w:val="24"/>
                <w:szCs w:val="24"/>
              </w:rPr>
              <w:t>myślenie w grupie</w:t>
            </w:r>
          </w:p>
        </w:tc>
      </w:tr>
      <w:tr w:rsidR="00F10F19" w:rsidRPr="00CF2EC6" w:rsidTr="00FA17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19" w:rsidRPr="00FA17B5" w:rsidRDefault="00F10F19" w:rsidP="00FA17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Krytyczne myślenie w grupie</w:t>
            </w:r>
          </w:p>
        </w:tc>
      </w:tr>
      <w:tr w:rsidR="00FA17B5" w:rsidRPr="00CF2EC6" w:rsidTr="00FA17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B5" w:rsidRPr="00FA17B5" w:rsidRDefault="00F10F19" w:rsidP="008C67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Sposoby i zasady g</w:t>
            </w:r>
            <w:r w:rsidR="00FA17B5" w:rsidRPr="00FA17B5">
              <w:rPr>
                <w:rFonts w:ascii="Corbel" w:hAnsi="Corbel"/>
                <w:sz w:val="24"/>
                <w:szCs w:val="24"/>
              </w:rPr>
              <w:t>rupowe</w:t>
            </w:r>
            <w:r>
              <w:rPr>
                <w:rFonts w:ascii="Corbel" w:hAnsi="Corbel"/>
                <w:sz w:val="24"/>
                <w:szCs w:val="24"/>
              </w:rPr>
              <w:t>go</w:t>
            </w:r>
            <w:r w:rsidR="00FA17B5" w:rsidRPr="00FA17B5">
              <w:rPr>
                <w:rFonts w:ascii="Corbel" w:hAnsi="Corbel"/>
                <w:sz w:val="24"/>
                <w:szCs w:val="24"/>
              </w:rPr>
              <w:t xml:space="preserve"> rozwiązywani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FA17B5" w:rsidRPr="00FA17B5">
              <w:rPr>
                <w:rFonts w:ascii="Corbel" w:hAnsi="Corbel"/>
                <w:sz w:val="24"/>
                <w:szCs w:val="24"/>
              </w:rPr>
              <w:t xml:space="preserve"> problemów</w:t>
            </w:r>
          </w:p>
        </w:tc>
      </w:tr>
      <w:tr w:rsidR="00FA17B5" w:rsidRPr="00CF2EC6" w:rsidTr="00FA17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B5" w:rsidRPr="00FA17B5" w:rsidRDefault="00FA17B5" w:rsidP="008C67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17B5">
              <w:rPr>
                <w:rFonts w:ascii="Corbel" w:hAnsi="Corbel"/>
                <w:sz w:val="24"/>
                <w:szCs w:val="24"/>
              </w:rPr>
              <w:t>Zasady przywództwa</w:t>
            </w:r>
            <w:r w:rsidR="00F10F19">
              <w:rPr>
                <w:rFonts w:ascii="Corbel" w:hAnsi="Corbel"/>
                <w:sz w:val="24"/>
                <w:szCs w:val="24"/>
              </w:rPr>
              <w:t xml:space="preserve"> w grupie</w:t>
            </w:r>
            <w:r w:rsidRPr="00FA17B5">
              <w:rPr>
                <w:rFonts w:ascii="Corbel" w:hAnsi="Corbel"/>
                <w:sz w:val="24"/>
                <w:szCs w:val="24"/>
              </w:rPr>
              <w:t>. Typy przywódców.</w:t>
            </w:r>
            <w:r w:rsidR="00F10F19">
              <w:rPr>
                <w:rFonts w:ascii="Corbel" w:hAnsi="Corbel"/>
                <w:sz w:val="24"/>
                <w:szCs w:val="24"/>
              </w:rPr>
              <w:t xml:space="preserve"> Sytuacyjna koncepcja przywództwa.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FA17B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FA17B5">
        <w:rPr>
          <w:rFonts w:ascii="Corbel" w:hAnsi="Corbel"/>
          <w:b w:val="0"/>
          <w:smallCaps w:val="0"/>
          <w:szCs w:val="24"/>
        </w:rPr>
        <w:t>Prezent</w:t>
      </w:r>
      <w:r>
        <w:rPr>
          <w:rFonts w:ascii="Corbel" w:hAnsi="Corbel"/>
          <w:b w:val="0"/>
          <w:smallCaps w:val="0"/>
          <w:szCs w:val="24"/>
        </w:rPr>
        <w:t>acja multimedialna, gry symulacyjne, praca w grupach, dyskusja</w:t>
      </w:r>
    </w:p>
    <w:p w:rsidR="00FA17B5" w:rsidRPr="00FA17B5" w:rsidRDefault="00FA17B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2A29C2" w:rsidRDefault="00FA17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2A29C2" w:rsidRDefault="00FA17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2A29C2" w:rsidRDefault="00FA17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2A29C2" w:rsidRDefault="00FA17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A17B5" w:rsidRPr="009C54AE" w:rsidTr="00C05F44">
        <w:tc>
          <w:tcPr>
            <w:tcW w:w="1985" w:type="dxa"/>
          </w:tcPr>
          <w:p w:rsidR="00FA17B5" w:rsidRPr="009C54AE" w:rsidRDefault="00FA17B5" w:rsidP="00FA17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FA17B5" w:rsidRPr="002A29C2" w:rsidRDefault="00FA17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FA17B5" w:rsidRPr="002A29C2" w:rsidRDefault="00FA17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A17B5" w:rsidRPr="009C54AE" w:rsidTr="00C05F44">
        <w:tc>
          <w:tcPr>
            <w:tcW w:w="1985" w:type="dxa"/>
          </w:tcPr>
          <w:p w:rsidR="00FA17B5" w:rsidRPr="009C54AE" w:rsidRDefault="00FA17B5" w:rsidP="00FA17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FA17B5" w:rsidRPr="002A29C2" w:rsidRDefault="006761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Sprawozdanie</w:t>
            </w:r>
          </w:p>
        </w:tc>
        <w:tc>
          <w:tcPr>
            <w:tcW w:w="2126" w:type="dxa"/>
          </w:tcPr>
          <w:p w:rsidR="00FA17B5" w:rsidRPr="002A29C2" w:rsidRDefault="00FA17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A17B5" w:rsidRPr="009C54AE" w:rsidTr="00C05F44">
        <w:tc>
          <w:tcPr>
            <w:tcW w:w="1985" w:type="dxa"/>
          </w:tcPr>
          <w:p w:rsidR="00FA17B5" w:rsidRPr="009C54AE" w:rsidRDefault="00FA17B5" w:rsidP="00FA17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FA17B5" w:rsidRPr="002A29C2" w:rsidRDefault="006761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Sprawozdanie</w:t>
            </w:r>
          </w:p>
        </w:tc>
        <w:tc>
          <w:tcPr>
            <w:tcW w:w="2126" w:type="dxa"/>
          </w:tcPr>
          <w:p w:rsidR="00FA17B5" w:rsidRPr="002A29C2" w:rsidRDefault="00FA17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A17B5" w:rsidRPr="009C54AE" w:rsidTr="00C05F44">
        <w:tc>
          <w:tcPr>
            <w:tcW w:w="1985" w:type="dxa"/>
          </w:tcPr>
          <w:p w:rsidR="00FA17B5" w:rsidRPr="009C54AE" w:rsidRDefault="00FA17B5" w:rsidP="00FA17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FA17B5" w:rsidRPr="002A29C2" w:rsidRDefault="006761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Wypowiedź pisemna na zajęciach</w:t>
            </w:r>
          </w:p>
        </w:tc>
        <w:tc>
          <w:tcPr>
            <w:tcW w:w="2126" w:type="dxa"/>
          </w:tcPr>
          <w:p w:rsidR="00FA17B5" w:rsidRPr="002A29C2" w:rsidRDefault="00FA17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A17B5" w:rsidRPr="009C54AE" w:rsidTr="00C05F44">
        <w:tc>
          <w:tcPr>
            <w:tcW w:w="1985" w:type="dxa"/>
          </w:tcPr>
          <w:p w:rsidR="00FA17B5" w:rsidRPr="009C54AE" w:rsidRDefault="00FA17B5" w:rsidP="00FA17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</w:tcPr>
          <w:p w:rsidR="00FA17B5" w:rsidRPr="002A29C2" w:rsidRDefault="006761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Wypowiedź pisemna na zajęciach</w:t>
            </w:r>
          </w:p>
        </w:tc>
        <w:tc>
          <w:tcPr>
            <w:tcW w:w="2126" w:type="dxa"/>
          </w:tcPr>
          <w:p w:rsidR="00FA17B5" w:rsidRPr="002A29C2" w:rsidRDefault="00FA17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9D1086" w:rsidRPr="00DE5E71" w:rsidRDefault="00F95172" w:rsidP="009D1086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pozytywna ocena z kolokwium. </w:t>
            </w:r>
            <w:bookmarkStart w:id="0" w:name="_GoBack"/>
            <w:bookmarkEnd w:id="0"/>
            <w:r w:rsidR="009D1086" w:rsidRPr="00DE5E71">
              <w:rPr>
                <w:rFonts w:ascii="Corbel" w:hAnsi="Corbel"/>
                <w:b w:val="0"/>
                <w:smallCaps w:val="0"/>
                <w:szCs w:val="24"/>
              </w:rPr>
              <w:t>Punkty uzyskane na kolokwium przeliczane są na procenty, którym odpowiadają oceny:</w:t>
            </w:r>
          </w:p>
          <w:p w:rsidR="009D1086" w:rsidRPr="00DE5E71" w:rsidRDefault="009D1086" w:rsidP="009D1086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9D1086" w:rsidRPr="00DE5E71" w:rsidRDefault="009D1086" w:rsidP="009D1086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9D1086" w:rsidRPr="00DE5E71" w:rsidRDefault="009D1086" w:rsidP="009D1086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9D1086" w:rsidRPr="00DE5E71" w:rsidRDefault="009D1086" w:rsidP="009D1086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9D1086" w:rsidRPr="00DE5E71" w:rsidRDefault="009D1086" w:rsidP="009D1086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85747A" w:rsidRPr="009D1086" w:rsidRDefault="009D1086" w:rsidP="009D1086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5A2A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F10F19" w:rsidP="001508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136BDA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</w:t>
            </w:r>
            <w:r w:rsidR="00136BDA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="00C61DC5" w:rsidRPr="009C54AE" w:rsidRDefault="005A6D31" w:rsidP="001508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F650EE">
              <w:rPr>
                <w:rFonts w:ascii="Corbel" w:hAnsi="Corbel"/>
                <w:sz w:val="24"/>
                <w:szCs w:val="24"/>
              </w:rPr>
              <w:t>:</w:t>
            </w:r>
          </w:p>
          <w:p w:rsidR="00F650EE" w:rsidRDefault="00F650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Default="00F650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 literatura</w:t>
            </w:r>
          </w:p>
          <w:p w:rsidR="00F650EE" w:rsidRPr="009C54AE" w:rsidRDefault="00F650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kolokwium</w:t>
            </w:r>
          </w:p>
        </w:tc>
        <w:tc>
          <w:tcPr>
            <w:tcW w:w="4677" w:type="dxa"/>
          </w:tcPr>
          <w:p w:rsidR="00F650EE" w:rsidRDefault="00F650EE" w:rsidP="001508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650EE" w:rsidRDefault="00F650EE" w:rsidP="001508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A17B5" w:rsidRDefault="00F650EE" w:rsidP="001508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F650EE" w:rsidRDefault="00F650EE" w:rsidP="001508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13</w:t>
            </w:r>
          </w:p>
          <w:p w:rsidR="00F650EE" w:rsidRPr="009C54AE" w:rsidRDefault="00F650EE" w:rsidP="001508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136BDA" w:rsidP="001508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A17B5" w:rsidP="001508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D1086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A17B5" w:rsidRPr="00CF2EC6" w:rsidRDefault="00FA17B5" w:rsidP="009D1086">
            <w:pPr>
              <w:spacing w:after="0" w:line="360" w:lineRule="auto"/>
              <w:rPr>
                <w:rFonts w:ascii="Corbel" w:hAnsi="Corbel"/>
                <w:sz w:val="24"/>
              </w:rPr>
            </w:pPr>
            <w:r w:rsidRPr="00CF2EC6">
              <w:rPr>
                <w:rFonts w:ascii="Corbel" w:hAnsi="Corbel"/>
                <w:sz w:val="24"/>
              </w:rPr>
              <w:t xml:space="preserve">K. Adams, G.J. Galanes, </w:t>
            </w:r>
            <w:r w:rsidRPr="00CF2EC6">
              <w:rPr>
                <w:rFonts w:ascii="Corbel" w:hAnsi="Corbel"/>
                <w:i/>
                <w:sz w:val="24"/>
              </w:rPr>
              <w:t xml:space="preserve">Komunikacja w grupach, </w:t>
            </w:r>
            <w:r w:rsidRPr="00CF2EC6">
              <w:rPr>
                <w:rFonts w:ascii="Corbel" w:hAnsi="Corbel"/>
                <w:sz w:val="24"/>
              </w:rPr>
              <w:t>PWN Warszawa 2008,</w:t>
            </w:r>
          </w:p>
          <w:p w:rsidR="00FA17B5" w:rsidRPr="00CF2EC6" w:rsidRDefault="00966D8C" w:rsidP="009D1086">
            <w:pPr>
              <w:spacing w:after="0" w:line="360" w:lineRule="auto"/>
              <w:rPr>
                <w:rFonts w:ascii="Corbel" w:hAnsi="Corbel"/>
                <w:color w:val="000000"/>
                <w:sz w:val="24"/>
              </w:rPr>
            </w:pPr>
            <w:r>
              <w:rPr>
                <w:rFonts w:ascii="Corbel" w:hAnsi="Corbel"/>
                <w:color w:val="000000"/>
                <w:sz w:val="24"/>
              </w:rPr>
              <w:t>J. Heidtman, K. Wysieńska</w:t>
            </w:r>
            <w:r w:rsidR="00FA17B5" w:rsidRPr="00CF2EC6">
              <w:rPr>
                <w:rFonts w:ascii="Corbel" w:hAnsi="Corbel"/>
                <w:color w:val="000000"/>
                <w:sz w:val="24"/>
              </w:rPr>
              <w:t>:</w:t>
            </w:r>
            <w:r>
              <w:rPr>
                <w:rFonts w:ascii="Corbel" w:hAnsi="Corbel"/>
                <w:color w:val="000000"/>
                <w:sz w:val="24"/>
              </w:rPr>
              <w:t xml:space="preserve"> Procesy grupowe. Perspektywa socjologiczna, Wyd. Naukowe Scholar</w:t>
            </w:r>
            <w:r w:rsidR="00FA17B5" w:rsidRPr="00CF2EC6">
              <w:rPr>
                <w:rFonts w:ascii="Corbel" w:hAnsi="Corbel"/>
                <w:color w:val="000000"/>
                <w:sz w:val="24"/>
              </w:rPr>
              <w:t>, Warszawa 20</w:t>
            </w:r>
            <w:r>
              <w:rPr>
                <w:rFonts w:ascii="Corbel" w:hAnsi="Corbel"/>
                <w:color w:val="000000"/>
                <w:sz w:val="24"/>
              </w:rPr>
              <w:t>13</w:t>
            </w:r>
            <w:r w:rsidR="00FA17B5" w:rsidRPr="00CF2EC6">
              <w:rPr>
                <w:rFonts w:ascii="Corbel" w:hAnsi="Corbel"/>
                <w:color w:val="000000"/>
                <w:sz w:val="24"/>
              </w:rPr>
              <w:t>,</w:t>
            </w:r>
          </w:p>
          <w:p w:rsidR="00FA17B5" w:rsidRPr="00CF2EC6" w:rsidRDefault="00FA17B5" w:rsidP="009D1086">
            <w:pPr>
              <w:spacing w:after="0" w:line="360" w:lineRule="auto"/>
              <w:rPr>
                <w:rFonts w:ascii="Corbel" w:hAnsi="Corbel"/>
                <w:sz w:val="24"/>
              </w:rPr>
            </w:pPr>
            <w:r w:rsidRPr="00CF2EC6">
              <w:rPr>
                <w:rFonts w:ascii="Corbel" w:eastAsia="Times New Roman" w:hAnsi="Corbel" w:cs="Arial"/>
                <w:sz w:val="24"/>
                <w:lang w:eastAsia="pl-PL"/>
              </w:rPr>
              <w:t xml:space="preserve">Kozak A., </w:t>
            </w:r>
            <w:r w:rsidRPr="00CF2EC6">
              <w:rPr>
                <w:rFonts w:ascii="Corbel" w:eastAsia="Times New Roman" w:hAnsi="Corbel" w:cs="Arial"/>
                <w:i/>
                <w:sz w:val="24"/>
                <w:lang w:eastAsia="pl-PL"/>
              </w:rPr>
              <w:t xml:space="preserve">Proces grupowy, </w:t>
            </w:r>
            <w:r w:rsidRPr="00CF2EC6">
              <w:rPr>
                <w:rFonts w:ascii="Corbel" w:eastAsia="Times New Roman" w:hAnsi="Corbel" w:cs="Arial"/>
                <w:sz w:val="24"/>
                <w:lang w:eastAsia="pl-PL"/>
              </w:rPr>
              <w:t>wyd. II rozszerzone, Gliwice 2014</w:t>
            </w:r>
          </w:p>
          <w:p w:rsidR="00FA17B5" w:rsidRPr="009C54AE" w:rsidRDefault="00FA17B5" w:rsidP="009D1086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D1086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A17B5" w:rsidRPr="00CF2EC6" w:rsidRDefault="00FA17B5" w:rsidP="009D1086">
            <w:pPr>
              <w:spacing w:after="0" w:line="360" w:lineRule="auto"/>
              <w:rPr>
                <w:rFonts w:ascii="Corbel" w:hAnsi="Corbel"/>
                <w:sz w:val="24"/>
              </w:rPr>
            </w:pPr>
            <w:r w:rsidRPr="00CF2EC6">
              <w:rPr>
                <w:rFonts w:ascii="Corbel" w:hAnsi="Corbel"/>
                <w:sz w:val="24"/>
              </w:rPr>
              <w:t xml:space="preserve">Retter H.: </w:t>
            </w:r>
            <w:r w:rsidRPr="00CF2EC6">
              <w:rPr>
                <w:rFonts w:ascii="Corbel" w:hAnsi="Corbel"/>
                <w:i/>
                <w:sz w:val="24"/>
              </w:rPr>
              <w:t>Komunikacja codzienna w pedagogice.</w:t>
            </w:r>
            <w:r w:rsidRPr="00CF2EC6">
              <w:rPr>
                <w:rFonts w:ascii="Corbel" w:hAnsi="Corbel"/>
                <w:sz w:val="24"/>
              </w:rPr>
              <w:t xml:space="preserve"> GWP, Gdańsk 2005</w:t>
            </w:r>
          </w:p>
          <w:p w:rsidR="00FA17B5" w:rsidRPr="009C54AE" w:rsidRDefault="00FA17B5" w:rsidP="009D1086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1444" w:rsidRDefault="00E31444" w:rsidP="00C16ABF">
      <w:pPr>
        <w:spacing w:after="0" w:line="240" w:lineRule="auto"/>
      </w:pPr>
      <w:r>
        <w:separator/>
      </w:r>
    </w:p>
  </w:endnote>
  <w:endnote w:type="continuationSeparator" w:id="1">
    <w:p w:rsidR="00E31444" w:rsidRDefault="00E3144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1444" w:rsidRDefault="00E31444" w:rsidP="00C16ABF">
      <w:pPr>
        <w:spacing w:after="0" w:line="240" w:lineRule="auto"/>
      </w:pPr>
      <w:r>
        <w:separator/>
      </w:r>
    </w:p>
  </w:footnote>
  <w:footnote w:type="continuationSeparator" w:id="1">
    <w:p w:rsidR="00E31444" w:rsidRDefault="00E31444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7397"/>
    <w:rsid w:val="00070ED6"/>
    <w:rsid w:val="00072835"/>
    <w:rsid w:val="000742DC"/>
    <w:rsid w:val="00084C12"/>
    <w:rsid w:val="0009462C"/>
    <w:rsid w:val="00094B12"/>
    <w:rsid w:val="00096C46"/>
    <w:rsid w:val="000A296F"/>
    <w:rsid w:val="000A2A28"/>
    <w:rsid w:val="000B0063"/>
    <w:rsid w:val="000B192D"/>
    <w:rsid w:val="000B28EE"/>
    <w:rsid w:val="000B3E37"/>
    <w:rsid w:val="000D04B0"/>
    <w:rsid w:val="000E4A1F"/>
    <w:rsid w:val="000F1C57"/>
    <w:rsid w:val="000F5615"/>
    <w:rsid w:val="00124BFF"/>
    <w:rsid w:val="0012560E"/>
    <w:rsid w:val="00127108"/>
    <w:rsid w:val="00134B13"/>
    <w:rsid w:val="00136BDA"/>
    <w:rsid w:val="00146BC0"/>
    <w:rsid w:val="00150811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5965"/>
    <w:rsid w:val="001D657B"/>
    <w:rsid w:val="001D7B54"/>
    <w:rsid w:val="001E0209"/>
    <w:rsid w:val="001F2CA2"/>
    <w:rsid w:val="002144C0"/>
    <w:rsid w:val="00221F6C"/>
    <w:rsid w:val="0022477D"/>
    <w:rsid w:val="00225503"/>
    <w:rsid w:val="002278A9"/>
    <w:rsid w:val="002336F9"/>
    <w:rsid w:val="0024028F"/>
    <w:rsid w:val="0024105E"/>
    <w:rsid w:val="00244ABC"/>
    <w:rsid w:val="00281FF2"/>
    <w:rsid w:val="00284B89"/>
    <w:rsid w:val="002857DE"/>
    <w:rsid w:val="00291567"/>
    <w:rsid w:val="002A22BF"/>
    <w:rsid w:val="002A2389"/>
    <w:rsid w:val="002A29C2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2334"/>
    <w:rsid w:val="00314CCE"/>
    <w:rsid w:val="003151C5"/>
    <w:rsid w:val="003343CF"/>
    <w:rsid w:val="00346FE9"/>
    <w:rsid w:val="0034759A"/>
    <w:rsid w:val="003475CE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3E2D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E1B"/>
    <w:rsid w:val="004D5282"/>
    <w:rsid w:val="004F1551"/>
    <w:rsid w:val="004F55A3"/>
    <w:rsid w:val="0050496F"/>
    <w:rsid w:val="00513B6F"/>
    <w:rsid w:val="00517C63"/>
    <w:rsid w:val="00522844"/>
    <w:rsid w:val="00526C94"/>
    <w:rsid w:val="005363C4"/>
    <w:rsid w:val="00536BDE"/>
    <w:rsid w:val="00543ACC"/>
    <w:rsid w:val="0056696D"/>
    <w:rsid w:val="00573EF9"/>
    <w:rsid w:val="0057672F"/>
    <w:rsid w:val="00593A20"/>
    <w:rsid w:val="0059484D"/>
    <w:rsid w:val="005A0855"/>
    <w:rsid w:val="005A2A6B"/>
    <w:rsid w:val="005A3196"/>
    <w:rsid w:val="005A6D31"/>
    <w:rsid w:val="005B351E"/>
    <w:rsid w:val="005C080F"/>
    <w:rsid w:val="005C3A88"/>
    <w:rsid w:val="005C55E5"/>
    <w:rsid w:val="005C696A"/>
    <w:rsid w:val="005E6E85"/>
    <w:rsid w:val="005F31D2"/>
    <w:rsid w:val="0061029B"/>
    <w:rsid w:val="00612107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6139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2C5"/>
    <w:rsid w:val="00724677"/>
    <w:rsid w:val="00725459"/>
    <w:rsid w:val="007327BD"/>
    <w:rsid w:val="00734608"/>
    <w:rsid w:val="00745302"/>
    <w:rsid w:val="007461D6"/>
    <w:rsid w:val="00746EC8"/>
    <w:rsid w:val="00761B59"/>
    <w:rsid w:val="00763BF1"/>
    <w:rsid w:val="00766FD4"/>
    <w:rsid w:val="007672B7"/>
    <w:rsid w:val="0078168C"/>
    <w:rsid w:val="0078438E"/>
    <w:rsid w:val="00787C2A"/>
    <w:rsid w:val="00790E27"/>
    <w:rsid w:val="007A4022"/>
    <w:rsid w:val="007A6E6E"/>
    <w:rsid w:val="007B509C"/>
    <w:rsid w:val="007C2FAF"/>
    <w:rsid w:val="007C3299"/>
    <w:rsid w:val="007C3BCC"/>
    <w:rsid w:val="007C4546"/>
    <w:rsid w:val="007C7DA8"/>
    <w:rsid w:val="007D33B5"/>
    <w:rsid w:val="007D6E56"/>
    <w:rsid w:val="007F13F0"/>
    <w:rsid w:val="007F1652"/>
    <w:rsid w:val="007F4155"/>
    <w:rsid w:val="0081554D"/>
    <w:rsid w:val="0081707E"/>
    <w:rsid w:val="00843383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C3E"/>
    <w:rsid w:val="008E64F4"/>
    <w:rsid w:val="008F12C9"/>
    <w:rsid w:val="008F6E29"/>
    <w:rsid w:val="0090014A"/>
    <w:rsid w:val="00902DB8"/>
    <w:rsid w:val="00916188"/>
    <w:rsid w:val="00923D7D"/>
    <w:rsid w:val="009325C9"/>
    <w:rsid w:val="009508DF"/>
    <w:rsid w:val="00950DAC"/>
    <w:rsid w:val="00954A07"/>
    <w:rsid w:val="00966B54"/>
    <w:rsid w:val="00966D8C"/>
    <w:rsid w:val="00997F14"/>
    <w:rsid w:val="009A78D9"/>
    <w:rsid w:val="009C1331"/>
    <w:rsid w:val="009C3E31"/>
    <w:rsid w:val="009C54AE"/>
    <w:rsid w:val="009C788E"/>
    <w:rsid w:val="009D1086"/>
    <w:rsid w:val="009E3B41"/>
    <w:rsid w:val="009E4D30"/>
    <w:rsid w:val="009F3C5C"/>
    <w:rsid w:val="009F4610"/>
    <w:rsid w:val="00A00ECC"/>
    <w:rsid w:val="00A155EE"/>
    <w:rsid w:val="00A2245B"/>
    <w:rsid w:val="00A30110"/>
    <w:rsid w:val="00A32A70"/>
    <w:rsid w:val="00A36899"/>
    <w:rsid w:val="00A371F6"/>
    <w:rsid w:val="00A37A15"/>
    <w:rsid w:val="00A43BF6"/>
    <w:rsid w:val="00A53FA5"/>
    <w:rsid w:val="00A54817"/>
    <w:rsid w:val="00A54FF3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E3E"/>
    <w:rsid w:val="00B43B77"/>
    <w:rsid w:val="00B43E80"/>
    <w:rsid w:val="00B607DB"/>
    <w:rsid w:val="00B66529"/>
    <w:rsid w:val="00B75946"/>
    <w:rsid w:val="00B8056E"/>
    <w:rsid w:val="00B819C8"/>
    <w:rsid w:val="00B82308"/>
    <w:rsid w:val="00B87AAC"/>
    <w:rsid w:val="00B90885"/>
    <w:rsid w:val="00BB520A"/>
    <w:rsid w:val="00BD3869"/>
    <w:rsid w:val="00BD5D81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24A"/>
    <w:rsid w:val="00C324C1"/>
    <w:rsid w:val="00C36992"/>
    <w:rsid w:val="00C56036"/>
    <w:rsid w:val="00C61DC5"/>
    <w:rsid w:val="00C67E92"/>
    <w:rsid w:val="00C70A26"/>
    <w:rsid w:val="00C71BAC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1B27"/>
    <w:rsid w:val="00D425B2"/>
    <w:rsid w:val="00D428D6"/>
    <w:rsid w:val="00D552B2"/>
    <w:rsid w:val="00D608D1"/>
    <w:rsid w:val="00D74119"/>
    <w:rsid w:val="00D8075B"/>
    <w:rsid w:val="00D8678B"/>
    <w:rsid w:val="00DA16B6"/>
    <w:rsid w:val="00DA2114"/>
    <w:rsid w:val="00DE09C0"/>
    <w:rsid w:val="00DE4A14"/>
    <w:rsid w:val="00DF320D"/>
    <w:rsid w:val="00DF71C8"/>
    <w:rsid w:val="00E129B8"/>
    <w:rsid w:val="00E165FB"/>
    <w:rsid w:val="00E20FE5"/>
    <w:rsid w:val="00E21E7D"/>
    <w:rsid w:val="00E22FBC"/>
    <w:rsid w:val="00E24BF5"/>
    <w:rsid w:val="00E25338"/>
    <w:rsid w:val="00E31444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7C0B"/>
    <w:rsid w:val="00F070AB"/>
    <w:rsid w:val="00F07F78"/>
    <w:rsid w:val="00F10F19"/>
    <w:rsid w:val="00F17567"/>
    <w:rsid w:val="00F27A7B"/>
    <w:rsid w:val="00F37CAC"/>
    <w:rsid w:val="00F526AF"/>
    <w:rsid w:val="00F617C3"/>
    <w:rsid w:val="00F650EE"/>
    <w:rsid w:val="00F7066B"/>
    <w:rsid w:val="00F83B28"/>
    <w:rsid w:val="00F95172"/>
    <w:rsid w:val="00FA17B5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635C7-2298-4792-86FD-CE1DB2FA0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4</Pages>
  <Words>757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7</cp:revision>
  <cp:lastPrinted>2019-12-04T13:47:00Z</cp:lastPrinted>
  <dcterms:created xsi:type="dcterms:W3CDTF">2025-04-11T16:45:00Z</dcterms:created>
  <dcterms:modified xsi:type="dcterms:W3CDTF">2025-09-23T09:17:00Z</dcterms:modified>
</cp:coreProperties>
</file>